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CA205" w14:textId="540043CE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9C3E66" w:rsidRPr="00F25496">
        <w:rPr>
          <w:b/>
          <w:i/>
          <w:noProof/>
          <w:sz w:val="28"/>
        </w:rPr>
        <w:t>2</w:t>
      </w:r>
      <w:r w:rsidR="009C3E66">
        <w:rPr>
          <w:b/>
          <w:i/>
          <w:noProof/>
          <w:sz w:val="28"/>
        </w:rPr>
        <w:t>31</w:t>
      </w:r>
      <w:r w:rsidR="00007CF8">
        <w:rPr>
          <w:b/>
          <w:i/>
          <w:noProof/>
          <w:sz w:val="28"/>
        </w:rPr>
        <w:t>403</w:t>
      </w:r>
    </w:p>
    <w:p w14:paraId="54141131" w14:textId="13207D06" w:rsidR="009B1A99" w:rsidRPr="00DA53A0" w:rsidRDefault="004E6BAD" w:rsidP="004E6BAD">
      <w:pPr>
        <w:pStyle w:val="a3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A76AD1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2C5B" w:rsidRPr="00BD2C5B">
        <w:rPr>
          <w:rFonts w:ascii="Arial" w:hAnsi="Arial" w:cs="Arial"/>
          <w:b/>
          <w:bCs/>
        </w:rPr>
        <w:t>Reply LS on user consent for UE location sharing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54A53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BD2C5B">
        <w:rPr>
          <w:rFonts w:ascii="Arial" w:hAnsi="Arial" w:cs="Arial"/>
          <w:b/>
          <w:bCs/>
          <w:sz w:val="22"/>
          <w:szCs w:val="22"/>
        </w:rPr>
        <w:t>S6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</w:t>
      </w:r>
      <w:bookmarkEnd w:id="2"/>
      <w:r w:rsidR="00BD2C5B" w:rsidRPr="00BD2C5B">
        <w:rPr>
          <w:rFonts w:ascii="Arial" w:hAnsi="Arial" w:cs="Arial"/>
          <w:b/>
          <w:bCs/>
          <w:sz w:val="22"/>
          <w:szCs w:val="22"/>
        </w:rPr>
        <w:t>230351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="00BD2C5B" w:rsidRPr="00BD2C5B">
        <w:t xml:space="preserve"> </w:t>
      </w:r>
      <w:r w:rsidR="00BD2C5B" w:rsidRPr="00BD2C5B">
        <w:rPr>
          <w:rFonts w:ascii="Arial" w:hAnsi="Arial" w:cs="Arial"/>
          <w:b/>
          <w:bCs/>
          <w:sz w:val="22"/>
          <w:szCs w:val="22"/>
        </w:rPr>
        <w:t>LS on user consent for UE location sharing</w:t>
      </w:r>
    </w:p>
    <w:p w14:paraId="2C6E4D6E" w14:textId="7C9783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BD2C5B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66A594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2C5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DA98E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CD2573">
        <w:rPr>
          <w:rFonts w:ascii="Arial" w:hAnsi="Arial" w:cs="Arial"/>
          <w:b/>
          <w:sz w:val="22"/>
          <w:szCs w:val="22"/>
        </w:rPr>
        <w:t>SA3</w:t>
      </w:r>
    </w:p>
    <w:p w14:paraId="2548326B" w14:textId="64D23C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2C5B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705CF1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F46C29" w14:textId="340917A2" w:rsidR="00C748DD" w:rsidRDefault="0023416C" w:rsidP="00BE6B3D">
      <w:pPr>
        <w:rPr>
          <w:bCs/>
          <w:iCs/>
        </w:rPr>
      </w:pPr>
      <w:r>
        <w:t xml:space="preserve">SA3 would like to thank </w:t>
      </w:r>
      <w:r w:rsidR="00BD2C5B">
        <w:t>SA6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 xml:space="preserve">on the user consent </w:t>
      </w:r>
      <w:r w:rsidR="00BD2C5B" w:rsidRPr="00BD2C5B">
        <w:t xml:space="preserve">for UE location sharing </w:t>
      </w:r>
      <w:r>
        <w:t>(</w:t>
      </w:r>
      <w:r w:rsidR="00BD2C5B" w:rsidRPr="00BD2C5B">
        <w:t>S6-23035</w:t>
      </w:r>
      <w:r w:rsidR="00BD2C5B">
        <w:t>1</w:t>
      </w:r>
      <w:r>
        <w:t>)</w:t>
      </w:r>
      <w:r w:rsidR="00326451">
        <w:t xml:space="preserve"> and </w:t>
      </w:r>
      <w:r w:rsidR="001458C5">
        <w:t xml:space="preserve">would like to </w:t>
      </w:r>
      <w:r w:rsidR="00B379C3">
        <w:t xml:space="preserve">clarify that </w:t>
      </w:r>
      <w:r w:rsidR="005F6EB6">
        <w:t>i</w:t>
      </w:r>
      <w:r w:rsidR="000E51AA">
        <w:rPr>
          <w:bCs/>
          <w:iCs/>
        </w:rPr>
        <w:t>n SA3 understanding, u</w:t>
      </w:r>
      <w:r w:rsidR="005F734C">
        <w:rPr>
          <w:bCs/>
          <w:iCs/>
        </w:rPr>
        <w:t>ser consent in application layer is out of 3GPP</w:t>
      </w:r>
      <w:r w:rsidR="00534ADC">
        <w:rPr>
          <w:bCs/>
          <w:iCs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37BFE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</w:t>
      </w:r>
      <w:r w:rsidR="003B0B6D">
        <w:rPr>
          <w:rFonts w:ascii="Arial" w:hAnsi="Arial" w:cs="Arial"/>
          <w:b/>
        </w:rPr>
        <w:t>6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1E47CB6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456AD4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77777777" w:rsidR="004E6BAD" w:rsidRDefault="004E6BAD" w:rsidP="004E6BAD">
      <w:r>
        <w:t>SA3#110Bis-e</w:t>
      </w:r>
      <w:r>
        <w:tab/>
        <w:t>17 - 21 April 2023</w:t>
      </w:r>
      <w:r>
        <w:tab/>
        <w:t>Electronic meeting</w:t>
      </w:r>
    </w:p>
    <w:p w14:paraId="054FEDCB" w14:textId="4F84C2C2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 w:rsidR="008F3D21">
        <w:t xml:space="preserve">               Berlin, Germany</w:t>
      </w:r>
      <w:bookmarkStart w:id="8" w:name="_GoBack"/>
      <w:bookmarkEnd w:id="8"/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524FE" w14:textId="77777777" w:rsidR="00794E9E" w:rsidRDefault="00794E9E">
      <w:pPr>
        <w:spacing w:after="0"/>
      </w:pPr>
      <w:r>
        <w:separator/>
      </w:r>
    </w:p>
  </w:endnote>
  <w:endnote w:type="continuationSeparator" w:id="0">
    <w:p w14:paraId="3E4A68F7" w14:textId="77777777" w:rsidR="00794E9E" w:rsidRDefault="00794E9E">
      <w:pPr>
        <w:spacing w:after="0"/>
      </w:pPr>
      <w:r>
        <w:continuationSeparator/>
      </w:r>
    </w:p>
  </w:endnote>
  <w:endnote w:type="continuationNotice" w:id="1">
    <w:p w14:paraId="52196585" w14:textId="77777777" w:rsidR="00794E9E" w:rsidRDefault="00794E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3FDB2" w14:textId="77777777" w:rsidR="00794E9E" w:rsidRDefault="00794E9E">
      <w:pPr>
        <w:spacing w:after="0"/>
      </w:pPr>
      <w:r>
        <w:separator/>
      </w:r>
    </w:p>
  </w:footnote>
  <w:footnote w:type="continuationSeparator" w:id="0">
    <w:p w14:paraId="33DE419C" w14:textId="77777777" w:rsidR="00794E9E" w:rsidRDefault="00794E9E">
      <w:pPr>
        <w:spacing w:after="0"/>
      </w:pPr>
      <w:r>
        <w:continuationSeparator/>
      </w:r>
    </w:p>
  </w:footnote>
  <w:footnote w:type="continuationNotice" w:id="1">
    <w:p w14:paraId="270D26A2" w14:textId="77777777" w:rsidR="00794E9E" w:rsidRDefault="00794E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CF8"/>
    <w:rsid w:val="00010F6C"/>
    <w:rsid w:val="00015C9F"/>
    <w:rsid w:val="00017F23"/>
    <w:rsid w:val="00022AAC"/>
    <w:rsid w:val="00024056"/>
    <w:rsid w:val="00027226"/>
    <w:rsid w:val="0004711B"/>
    <w:rsid w:val="000506BD"/>
    <w:rsid w:val="00053340"/>
    <w:rsid w:val="00057C97"/>
    <w:rsid w:val="00076A0E"/>
    <w:rsid w:val="000B36BD"/>
    <w:rsid w:val="000E51AA"/>
    <w:rsid w:val="000F5F20"/>
    <w:rsid w:val="000F6242"/>
    <w:rsid w:val="00103FF1"/>
    <w:rsid w:val="001054B7"/>
    <w:rsid w:val="001458C5"/>
    <w:rsid w:val="00145F84"/>
    <w:rsid w:val="00151B01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F1392"/>
    <w:rsid w:val="001F21B6"/>
    <w:rsid w:val="001F6E22"/>
    <w:rsid w:val="002028EA"/>
    <w:rsid w:val="00220060"/>
    <w:rsid w:val="0022093F"/>
    <w:rsid w:val="00226381"/>
    <w:rsid w:val="00230279"/>
    <w:rsid w:val="0023416C"/>
    <w:rsid w:val="002473B2"/>
    <w:rsid w:val="0026289B"/>
    <w:rsid w:val="0026448D"/>
    <w:rsid w:val="00266A7E"/>
    <w:rsid w:val="00270C2A"/>
    <w:rsid w:val="002869FE"/>
    <w:rsid w:val="00291779"/>
    <w:rsid w:val="002B2130"/>
    <w:rsid w:val="002B786C"/>
    <w:rsid w:val="002C2E51"/>
    <w:rsid w:val="002D0F5E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7721C"/>
    <w:rsid w:val="00381774"/>
    <w:rsid w:val="0038194A"/>
    <w:rsid w:val="00383545"/>
    <w:rsid w:val="003B0B6D"/>
    <w:rsid w:val="003D4BAF"/>
    <w:rsid w:val="003E6346"/>
    <w:rsid w:val="003F5E20"/>
    <w:rsid w:val="003F770D"/>
    <w:rsid w:val="004008CF"/>
    <w:rsid w:val="00415F7D"/>
    <w:rsid w:val="00427E5C"/>
    <w:rsid w:val="00433500"/>
    <w:rsid w:val="00433F71"/>
    <w:rsid w:val="00440D43"/>
    <w:rsid w:val="0044154A"/>
    <w:rsid w:val="00456AD4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34ADC"/>
    <w:rsid w:val="005374BB"/>
    <w:rsid w:val="0055565A"/>
    <w:rsid w:val="00584ADF"/>
    <w:rsid w:val="00593F16"/>
    <w:rsid w:val="005A2A0E"/>
    <w:rsid w:val="005B0066"/>
    <w:rsid w:val="005B4A59"/>
    <w:rsid w:val="005B5D15"/>
    <w:rsid w:val="005B6A29"/>
    <w:rsid w:val="005C20D2"/>
    <w:rsid w:val="005E7136"/>
    <w:rsid w:val="005F6568"/>
    <w:rsid w:val="005F6EB6"/>
    <w:rsid w:val="005F734C"/>
    <w:rsid w:val="00602797"/>
    <w:rsid w:val="006052AD"/>
    <w:rsid w:val="006144A2"/>
    <w:rsid w:val="006244FC"/>
    <w:rsid w:val="006263D6"/>
    <w:rsid w:val="006323F3"/>
    <w:rsid w:val="00633A6D"/>
    <w:rsid w:val="006509FC"/>
    <w:rsid w:val="006613E2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26B65"/>
    <w:rsid w:val="00730666"/>
    <w:rsid w:val="007323A5"/>
    <w:rsid w:val="0073766B"/>
    <w:rsid w:val="0075243A"/>
    <w:rsid w:val="007763FD"/>
    <w:rsid w:val="00780557"/>
    <w:rsid w:val="007837B6"/>
    <w:rsid w:val="007843D1"/>
    <w:rsid w:val="00785B18"/>
    <w:rsid w:val="00794E9E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7F50"/>
    <w:rsid w:val="00843CF8"/>
    <w:rsid w:val="00847D95"/>
    <w:rsid w:val="00856D36"/>
    <w:rsid w:val="00875B6E"/>
    <w:rsid w:val="00875BF2"/>
    <w:rsid w:val="0088252F"/>
    <w:rsid w:val="00890B70"/>
    <w:rsid w:val="008D07FF"/>
    <w:rsid w:val="008D2CAD"/>
    <w:rsid w:val="008D772F"/>
    <w:rsid w:val="008E3260"/>
    <w:rsid w:val="008F0DEB"/>
    <w:rsid w:val="008F3D21"/>
    <w:rsid w:val="008F715D"/>
    <w:rsid w:val="00914653"/>
    <w:rsid w:val="0091617F"/>
    <w:rsid w:val="00924744"/>
    <w:rsid w:val="00931AE2"/>
    <w:rsid w:val="00935AD9"/>
    <w:rsid w:val="00942393"/>
    <w:rsid w:val="00943850"/>
    <w:rsid w:val="009476A9"/>
    <w:rsid w:val="00952541"/>
    <w:rsid w:val="009545E5"/>
    <w:rsid w:val="009603F6"/>
    <w:rsid w:val="00960636"/>
    <w:rsid w:val="00963F65"/>
    <w:rsid w:val="00973763"/>
    <w:rsid w:val="00975094"/>
    <w:rsid w:val="00984030"/>
    <w:rsid w:val="00984FEF"/>
    <w:rsid w:val="009963AC"/>
    <w:rsid w:val="0099764C"/>
    <w:rsid w:val="009A0797"/>
    <w:rsid w:val="009B01F2"/>
    <w:rsid w:val="009B1A99"/>
    <w:rsid w:val="009C1696"/>
    <w:rsid w:val="009C3E66"/>
    <w:rsid w:val="009C5FC0"/>
    <w:rsid w:val="009F4A40"/>
    <w:rsid w:val="00A02409"/>
    <w:rsid w:val="00A115EC"/>
    <w:rsid w:val="00A31216"/>
    <w:rsid w:val="00A42D31"/>
    <w:rsid w:val="00A45814"/>
    <w:rsid w:val="00A6062F"/>
    <w:rsid w:val="00A62AA4"/>
    <w:rsid w:val="00A70448"/>
    <w:rsid w:val="00A83DDD"/>
    <w:rsid w:val="00A84134"/>
    <w:rsid w:val="00A85925"/>
    <w:rsid w:val="00A92522"/>
    <w:rsid w:val="00A93751"/>
    <w:rsid w:val="00A9463E"/>
    <w:rsid w:val="00AA4FF3"/>
    <w:rsid w:val="00AE1B3E"/>
    <w:rsid w:val="00AE1D20"/>
    <w:rsid w:val="00AE5222"/>
    <w:rsid w:val="00AE787C"/>
    <w:rsid w:val="00B04F7D"/>
    <w:rsid w:val="00B11746"/>
    <w:rsid w:val="00B379C3"/>
    <w:rsid w:val="00B556FA"/>
    <w:rsid w:val="00B576B8"/>
    <w:rsid w:val="00B62D73"/>
    <w:rsid w:val="00B72650"/>
    <w:rsid w:val="00B81681"/>
    <w:rsid w:val="00B87D60"/>
    <w:rsid w:val="00B97703"/>
    <w:rsid w:val="00BA3D66"/>
    <w:rsid w:val="00BA5AAB"/>
    <w:rsid w:val="00BC39E3"/>
    <w:rsid w:val="00BD2C5B"/>
    <w:rsid w:val="00BD41C2"/>
    <w:rsid w:val="00BD5C1F"/>
    <w:rsid w:val="00BD6114"/>
    <w:rsid w:val="00BE3AC6"/>
    <w:rsid w:val="00BE6B3D"/>
    <w:rsid w:val="00C11E91"/>
    <w:rsid w:val="00C12823"/>
    <w:rsid w:val="00C176D5"/>
    <w:rsid w:val="00C32AFA"/>
    <w:rsid w:val="00C339C9"/>
    <w:rsid w:val="00C419DE"/>
    <w:rsid w:val="00C64A45"/>
    <w:rsid w:val="00C72ECB"/>
    <w:rsid w:val="00C748DD"/>
    <w:rsid w:val="00C80494"/>
    <w:rsid w:val="00CB0B9E"/>
    <w:rsid w:val="00CB1A03"/>
    <w:rsid w:val="00CB6345"/>
    <w:rsid w:val="00CC4579"/>
    <w:rsid w:val="00CC79C3"/>
    <w:rsid w:val="00CD2573"/>
    <w:rsid w:val="00CE53FF"/>
    <w:rsid w:val="00CF6087"/>
    <w:rsid w:val="00D008FA"/>
    <w:rsid w:val="00D25DBC"/>
    <w:rsid w:val="00D266D8"/>
    <w:rsid w:val="00D35D00"/>
    <w:rsid w:val="00D371C1"/>
    <w:rsid w:val="00D375B5"/>
    <w:rsid w:val="00D41420"/>
    <w:rsid w:val="00D52472"/>
    <w:rsid w:val="00D621E6"/>
    <w:rsid w:val="00D63C16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02899"/>
    <w:rsid w:val="00F25496"/>
    <w:rsid w:val="00F262DD"/>
    <w:rsid w:val="00F27542"/>
    <w:rsid w:val="00F555E9"/>
    <w:rsid w:val="00F663B2"/>
    <w:rsid w:val="00F66460"/>
    <w:rsid w:val="00F667CF"/>
    <w:rsid w:val="00F67BFB"/>
    <w:rsid w:val="00F72FA1"/>
    <w:rsid w:val="00F803BE"/>
    <w:rsid w:val="00F95295"/>
    <w:rsid w:val="00FB5A47"/>
    <w:rsid w:val="00FC6BBF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19</cp:revision>
  <cp:lastPrinted>2002-04-22T21:10:00Z</cp:lastPrinted>
  <dcterms:created xsi:type="dcterms:W3CDTF">2023-02-20T20:34:00Z</dcterms:created>
  <dcterms:modified xsi:type="dcterms:W3CDTF">2023-02-23T10:29:00Z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(3)x/3FDopo5wM2J4b/QjvwYmsm9eSJyKLA/hfJd+Vnp7vw9udI72EPIjKiphB01weswG4CHINq
mXGXUHok573gRdV4ZulfX3aRSp4zzGMNbM2vIZEKm22GksVG+9wXpSJRQbcevzTEuISucxPJ
/Kg1jKXDpHDZ235Y2IhIHL/BG0oLGL9XUsK1nS4x+2N/T0sd45PGqVxPtR2b9kHlmXB3M791
N2p2p21OhTbXQloXv9</vt:lpwstr>
  </property>
  <property fmtid="{D5CDD505-2E9C-101B-9397-08002B2CF9AE}" pid="14" name="_2015_ms_pID_7253431">
    <vt:lpwstr>Xmhdtd74cbTvdtrgtrzxYVQiiJ5GfNPHkCgbdMOnK2YhuynpbLgeQE
eqR99ddchK5b8Q3vzS37r0rskAFKnGDYFaykZTRZcJaAQl9nK76tBpEqoxa5iE06i/DTaxry
iA5RTXZ/vfoB4NOfbWu171pScId3hxkbrj3RKWfYqDt2m4/MX5+OpWqW8vs2CMEVSiy2r2zE
5JHG/XpGRLqEahRoXYXNGCQFNnORB6HFdLGq</vt:lpwstr>
  </property>
  <property fmtid="{D5CDD505-2E9C-101B-9397-08002B2CF9AE}" pid="15" name="_2015_ms_pID_7253432">
    <vt:lpwstr>3g==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